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90DE5" w14:textId="0DF9D16B" w:rsidR="00EC481A" w:rsidRPr="004974CB" w:rsidRDefault="00D11C5D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414C6D6A" wp14:editId="3D15F236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32C6D678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1051" w:type="dxa"/>
        <w:tblLook w:val="04A0" w:firstRow="1" w:lastRow="0" w:firstColumn="1" w:lastColumn="0" w:noHBand="0" w:noVBand="1"/>
      </w:tblPr>
      <w:tblGrid>
        <w:gridCol w:w="2526"/>
        <w:gridCol w:w="8525"/>
      </w:tblGrid>
      <w:tr w:rsidR="00EC481A" w:rsidRPr="002A17D3" w14:paraId="5C86A0F2" w14:textId="77777777" w:rsidTr="00EC481A">
        <w:trPr>
          <w:trHeight w:val="586"/>
        </w:trPr>
        <w:tc>
          <w:tcPr>
            <w:tcW w:w="11050" w:type="dxa"/>
            <w:gridSpan w:val="2"/>
            <w:vAlign w:val="center"/>
          </w:tcPr>
          <w:p w14:paraId="111E8FFD" w14:textId="77777777" w:rsidR="00EC481A" w:rsidRPr="002A17D3" w:rsidRDefault="00721934" w:rsidP="00533567">
            <w:pPr>
              <w:ind w:left="720" w:hanging="72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Thursday 23</w:t>
            </w:r>
            <w:r w:rsidRPr="00721934">
              <w:rPr>
                <w:rFonts w:ascii="Comic Sans MS" w:hAnsi="Comic Sans MS"/>
                <w:sz w:val="32"/>
                <w:vertAlign w:val="superscript"/>
              </w:rPr>
              <w:t>rd</w:t>
            </w:r>
            <w:r>
              <w:rPr>
                <w:rFonts w:ascii="Comic Sans MS" w:hAnsi="Comic Sans MS"/>
                <w:sz w:val="32"/>
              </w:rPr>
              <w:t xml:space="preserve"> April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</w:tc>
      </w:tr>
      <w:tr w:rsidR="00EC481A" w:rsidRPr="002A17D3" w14:paraId="32A0740D" w14:textId="77777777" w:rsidTr="00EC481A">
        <w:trPr>
          <w:trHeight w:val="1100"/>
        </w:trPr>
        <w:tc>
          <w:tcPr>
            <w:tcW w:w="2526" w:type="dxa"/>
          </w:tcPr>
          <w:p w14:paraId="33D93B0F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525" w:type="dxa"/>
          </w:tcPr>
          <w:p w14:paraId="2FBB6B71" w14:textId="77777777" w:rsidR="00EC481A" w:rsidRPr="002A17D3" w:rsidRDefault="00D918F4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anchor distT="0" distB="0" distL="114300" distR="114300" simplePos="0" relativeHeight="251657728" behindDoc="1" locked="0" layoutInCell="1" allowOverlap="1" wp14:anchorId="2C0E5B7E" wp14:editId="3DD8BE66">
                  <wp:simplePos x="0" y="0"/>
                  <wp:positionH relativeFrom="column">
                    <wp:posOffset>3987165</wp:posOffset>
                  </wp:positionH>
                  <wp:positionV relativeFrom="paragraph">
                    <wp:posOffset>111760</wp:posOffset>
                  </wp:positionV>
                  <wp:extent cx="982980" cy="962025"/>
                  <wp:effectExtent l="19050" t="0" r="7620" b="0"/>
                  <wp:wrapTight wrapText="bothSides">
                    <wp:wrapPolygon edited="0">
                      <wp:start x="-419" y="0"/>
                      <wp:lineTo x="-419" y="21386"/>
                      <wp:lineTo x="21767" y="21386"/>
                      <wp:lineTo x="21767" y="0"/>
                      <wp:lineTo x="-419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C481A"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4415A258" w14:textId="77777777" w:rsidR="00EC481A" w:rsidRDefault="00EC481A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0D01F113" w14:textId="77777777" w:rsidR="00EC481A" w:rsidRDefault="00EC481A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  <w:p w14:paraId="1E8A16FC" w14:textId="77777777" w:rsidR="00EC481A" w:rsidRPr="002A17D3" w:rsidRDefault="00942C93" w:rsidP="00533567">
            <w:pPr>
              <w:rPr>
                <w:rFonts w:ascii="Comic Sans MS" w:hAnsi="Comic Sans MS"/>
                <w:sz w:val="24"/>
              </w:rPr>
            </w:pPr>
            <w:hyperlink r:id="rId7" w:history="1">
              <w:r w:rsidR="00EC481A" w:rsidRPr="00102C77">
                <w:rPr>
                  <w:rStyle w:val="Hyperlink"/>
                  <w:rFonts w:ascii="Comic Sans MS" w:hAnsi="Comic Sans MS"/>
                  <w:sz w:val="24"/>
                </w:rPr>
                <w:t>www.youtube.com/user/thebodycoach1</w:t>
              </w:r>
            </w:hyperlink>
            <w:r w:rsidR="00EC481A">
              <w:rPr>
                <w:rFonts w:ascii="Comic Sans MS" w:hAnsi="Comic Sans MS"/>
                <w:sz w:val="24"/>
              </w:rPr>
              <w:t xml:space="preserve"> </w:t>
            </w:r>
          </w:p>
        </w:tc>
      </w:tr>
      <w:tr w:rsidR="00EC481A" w:rsidRPr="002A17D3" w14:paraId="3FCE2215" w14:textId="77777777" w:rsidTr="00EC481A">
        <w:trPr>
          <w:trHeight w:val="1084"/>
        </w:trPr>
        <w:tc>
          <w:tcPr>
            <w:tcW w:w="2526" w:type="dxa"/>
          </w:tcPr>
          <w:p w14:paraId="5090DA88" w14:textId="77777777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11am</w:t>
            </w:r>
          </w:p>
        </w:tc>
        <w:tc>
          <w:tcPr>
            <w:tcW w:w="8525" w:type="dxa"/>
          </w:tcPr>
          <w:p w14:paraId="55044F9A" w14:textId="77777777" w:rsidR="00EC481A" w:rsidRDefault="0038107F" w:rsidP="00533567">
            <w:pPr>
              <w:pStyle w:val="ListParagraph"/>
              <w:ind w:left="26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Maths. Symmetry revision lesson 2.</w:t>
            </w:r>
          </w:p>
          <w:p w14:paraId="2614B99E" w14:textId="77777777" w:rsidR="0038107F" w:rsidRDefault="0038107F" w:rsidP="00533567">
            <w:pPr>
              <w:pStyle w:val="ListParagraph"/>
              <w:ind w:left="26"/>
              <w:rPr>
                <w:rFonts w:ascii="Comic Sans MS" w:hAnsi="Comic Sans MS"/>
                <w:sz w:val="24"/>
                <w:szCs w:val="24"/>
              </w:rPr>
            </w:pPr>
          </w:p>
          <w:p w14:paraId="077E3C94" w14:textId="77777777" w:rsidR="0038107F" w:rsidRPr="0038107F" w:rsidRDefault="0038107F" w:rsidP="0038107F">
            <w:pPr>
              <w:rPr>
                <w:rFonts w:ascii="Comic Sans MS" w:hAnsi="Comic Sans MS"/>
                <w:sz w:val="24"/>
                <w:szCs w:val="24"/>
              </w:rPr>
            </w:pPr>
            <w:r w:rsidRPr="0038107F">
              <w:rPr>
                <w:rFonts w:ascii="Comic Sans MS" w:hAnsi="Comic Sans MS"/>
                <w:sz w:val="24"/>
                <w:szCs w:val="24"/>
              </w:rPr>
              <w:t xml:space="preserve">Work through the </w:t>
            </w:r>
            <w:proofErr w:type="spellStart"/>
            <w:r w:rsidRPr="0038107F">
              <w:rPr>
                <w:rFonts w:ascii="Comic Sans MS" w:hAnsi="Comic Sans MS"/>
                <w:sz w:val="24"/>
                <w:szCs w:val="24"/>
              </w:rPr>
              <w:t>MyMaths</w:t>
            </w:r>
            <w:proofErr w:type="spellEnd"/>
            <w:r w:rsidRPr="0038107F">
              <w:rPr>
                <w:rFonts w:ascii="Comic Sans MS" w:hAnsi="Comic Sans MS"/>
                <w:sz w:val="24"/>
                <w:szCs w:val="24"/>
              </w:rPr>
              <w:t xml:space="preserve"> symmetry lesson pages 5, 6 and 7</w:t>
            </w:r>
          </w:p>
          <w:p w14:paraId="10E6ADEB" w14:textId="77777777" w:rsidR="0038107F" w:rsidRPr="0038107F" w:rsidRDefault="00942C93" w:rsidP="0038107F">
            <w:pPr>
              <w:rPr>
                <w:rFonts w:ascii="Comic Sans MS" w:hAnsi="Comic Sans MS"/>
                <w:sz w:val="24"/>
                <w:szCs w:val="24"/>
              </w:rPr>
            </w:pPr>
            <w:hyperlink r:id="rId8" w:history="1">
              <w:r w:rsidR="0038107F" w:rsidRPr="0038107F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https://app.mymaths.co.uk/310-lesson/lines-of-symmetry</w:t>
              </w:r>
            </w:hyperlink>
          </w:p>
          <w:p w14:paraId="11DA727C" w14:textId="77777777" w:rsidR="0038107F" w:rsidRDefault="0038107F" w:rsidP="0038107F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</w:p>
          <w:p w14:paraId="7CAAD407" w14:textId="3E851098" w:rsidR="0038107F" w:rsidRPr="0038107F" w:rsidRDefault="0038107F" w:rsidP="0038107F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38107F">
              <w:rPr>
                <w:rFonts w:ascii="Comic Sans MS" w:hAnsi="Comic Sans MS"/>
                <w:sz w:val="24"/>
                <w:szCs w:val="24"/>
                <w:u w:val="single"/>
              </w:rPr>
              <w:t>Activities.</w:t>
            </w:r>
          </w:p>
          <w:p w14:paraId="40951192" w14:textId="0466C722" w:rsidR="0038107F" w:rsidRDefault="0038107F" w:rsidP="0038107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8107F">
              <w:rPr>
                <w:rFonts w:ascii="Comic Sans MS" w:hAnsi="Comic Sans MS"/>
                <w:sz w:val="24"/>
                <w:szCs w:val="24"/>
              </w:rPr>
              <w:t xml:space="preserve">Print off the activity sheet for your maths group. </w:t>
            </w:r>
            <w:r w:rsidRPr="0038107F">
              <w:rPr>
                <w:rFonts w:ascii="Comic Sans MS" w:hAnsi="Comic Sans MS"/>
                <w:b/>
                <w:bCs/>
                <w:sz w:val="24"/>
                <w:szCs w:val="24"/>
              </w:rPr>
              <w:t>Take care to only print the first sheet as the second sheet is the answer sheet.</w:t>
            </w:r>
          </w:p>
          <w:p w14:paraId="75F20CC9" w14:textId="77777777" w:rsidR="0038107F" w:rsidRPr="0038107F" w:rsidRDefault="0038107F" w:rsidP="0038107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14:paraId="601C7C01" w14:textId="424AEE40" w:rsidR="0038107F" w:rsidRPr="0038107F" w:rsidRDefault="0038107F" w:rsidP="0038107F">
            <w:pPr>
              <w:rPr>
                <w:rFonts w:ascii="Comic Sans MS" w:hAnsi="Comic Sans MS"/>
                <w:sz w:val="24"/>
                <w:szCs w:val="24"/>
              </w:rPr>
            </w:pPr>
            <w:r w:rsidRPr="0038107F">
              <w:rPr>
                <w:rFonts w:ascii="Comic Sans MS" w:hAnsi="Comic Sans MS"/>
                <w:sz w:val="24"/>
                <w:szCs w:val="24"/>
              </w:rPr>
              <w:t xml:space="preserve">If you don’t have access to a printer, carefully copy the question into your blue times table book and complete the questions in there. </w:t>
            </w:r>
          </w:p>
        </w:tc>
      </w:tr>
      <w:tr w:rsidR="00EC481A" w:rsidRPr="002A17D3" w14:paraId="50A393D3" w14:textId="77777777" w:rsidTr="00EC481A">
        <w:trPr>
          <w:trHeight w:val="1073"/>
        </w:trPr>
        <w:tc>
          <w:tcPr>
            <w:tcW w:w="2526" w:type="dxa"/>
          </w:tcPr>
          <w:p w14:paraId="61FE52CC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525" w:type="dxa"/>
          </w:tcPr>
          <w:p w14:paraId="6FF6E93D" w14:textId="02EEF9C4" w:rsidR="00AF48A1" w:rsidRDefault="00AF48A1" w:rsidP="00AF48A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English. Instructions and Explanations</w:t>
            </w:r>
            <w:r w:rsidR="0011097D">
              <w:rPr>
                <w:rFonts w:ascii="Comic Sans MS" w:hAnsi="Comic Sans MS"/>
                <w:sz w:val="24"/>
                <w:szCs w:val="24"/>
              </w:rPr>
              <w:t>. Week 1: Instructions. Lesson 4</w:t>
            </w:r>
          </w:p>
          <w:p w14:paraId="1B70AC34" w14:textId="73A2F8F3" w:rsidR="00EC481A" w:rsidRDefault="00AF48A1" w:rsidP="00AF48A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Work through the PPT for Thursday. </w:t>
            </w:r>
            <w:hyperlink r:id="rId9" w:history="1">
              <w:r w:rsidR="00D11C5D" w:rsidRPr="00D11C5D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https://youtu.be/f3ViKy9d4N0</w:t>
              </w:r>
            </w:hyperlink>
          </w:p>
          <w:p w14:paraId="0759ABE2" w14:textId="77777777" w:rsidR="00AF48A1" w:rsidRDefault="00AF48A1" w:rsidP="00AF48A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Task: To write a set of instructions to go with your game. Remember to include all the key structural and language features of instructions. You can write it on a piece of paper, create a booklet or type it on the computer if you like. </w:t>
            </w:r>
          </w:p>
          <w:p w14:paraId="74BB4DC6" w14:textId="4851E91D" w:rsidR="00AF48A1" w:rsidRPr="00E91C32" w:rsidRDefault="00AF48A1" w:rsidP="00AF48A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Read the instructions to an adult. Check for spelling and punctuation errors and </w:t>
            </w:r>
            <w:r w:rsidR="00333468">
              <w:rPr>
                <w:rFonts w:ascii="Comic Sans MS" w:hAnsi="Comic Sans MS"/>
                <w:sz w:val="24"/>
                <w:szCs w:val="24"/>
              </w:rPr>
              <w:t xml:space="preserve">check </w:t>
            </w:r>
            <w:r>
              <w:rPr>
                <w:rFonts w:ascii="Comic Sans MS" w:hAnsi="Comic Sans MS"/>
                <w:sz w:val="24"/>
                <w:szCs w:val="24"/>
              </w:rPr>
              <w:t xml:space="preserve">that they are clear and make sense. </w:t>
            </w:r>
          </w:p>
        </w:tc>
      </w:tr>
      <w:tr w:rsidR="00EC481A" w:rsidRPr="002A17D3" w14:paraId="7B8BA66C" w14:textId="77777777" w:rsidTr="00EC481A">
        <w:trPr>
          <w:trHeight w:val="557"/>
        </w:trPr>
        <w:tc>
          <w:tcPr>
            <w:tcW w:w="2526" w:type="dxa"/>
          </w:tcPr>
          <w:p w14:paraId="2E6AD8E6" w14:textId="1623B18E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8525" w:type="dxa"/>
          </w:tcPr>
          <w:p w14:paraId="540FC1D3" w14:textId="77777777" w:rsidR="00EC481A" w:rsidRPr="002A17D3" w:rsidRDefault="00EC481A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Chill out and enjoy your lunch. Don’t forget to wash up your plates or load the dishwasher. </w:t>
            </w:r>
          </w:p>
        </w:tc>
      </w:tr>
      <w:tr w:rsidR="00EC481A" w:rsidRPr="002A17D3" w14:paraId="7AF4180B" w14:textId="77777777" w:rsidTr="00EC481A">
        <w:trPr>
          <w:trHeight w:val="1848"/>
        </w:trPr>
        <w:tc>
          <w:tcPr>
            <w:tcW w:w="2526" w:type="dxa"/>
          </w:tcPr>
          <w:p w14:paraId="377C7738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525" w:type="dxa"/>
          </w:tcPr>
          <w:p w14:paraId="3CF66E18" w14:textId="77777777" w:rsidR="00EC481A" w:rsidRDefault="00047FD1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This afternoon you are going to make a start on our DT unit, Musical Instruments!</w:t>
            </w:r>
          </w:p>
          <w:p w14:paraId="54EA64E3" w14:textId="77777777" w:rsidR="00047FD1" w:rsidRDefault="00047FD1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We are going to be building up to making our own instruments, but first we need to do some planning and research. </w:t>
            </w:r>
          </w:p>
          <w:p w14:paraId="3F2D2DF5" w14:textId="77777777" w:rsidR="00047FD1" w:rsidRDefault="00047FD1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If you have any musical instruments at home, have a look at them. </w:t>
            </w:r>
          </w:p>
          <w:p w14:paraId="4348F382" w14:textId="77777777" w:rsidR="00047FD1" w:rsidRDefault="00047FD1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What are they made of? How do they make sound? Do they make loud or quiet sounds? Is the sound made a low pitch or a high pitch? Do you like the sound? </w:t>
            </w:r>
          </w:p>
          <w:p w14:paraId="60B2A475" w14:textId="77777777" w:rsidR="00047FD1" w:rsidRDefault="00047FD1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Watch the House of Sound clips</w:t>
            </w:r>
            <w:r w:rsidR="004F74A2">
              <w:rPr>
                <w:rFonts w:ascii="Comic Sans MS" w:hAnsi="Comic Sans MS"/>
                <w:sz w:val="24"/>
                <w:szCs w:val="24"/>
              </w:rPr>
              <w:t>*</w:t>
            </w:r>
            <w:r>
              <w:rPr>
                <w:rFonts w:ascii="Comic Sans MS" w:hAnsi="Comic Sans MS"/>
                <w:sz w:val="24"/>
                <w:szCs w:val="24"/>
              </w:rPr>
              <w:t xml:space="preserve"> on here </w:t>
            </w:r>
            <w:hyperlink r:id="rId10" w:history="1">
              <w:r w:rsidRPr="003733AC">
                <w:rPr>
                  <w:rStyle w:val="Hyperlink"/>
                  <w:rFonts w:ascii="Comic Sans MS" w:hAnsi="Comic Sans MS"/>
                  <w:sz w:val="24"/>
                  <w:szCs w:val="24"/>
                </w:rPr>
                <w:t>www.bbc.co.uk/teach/class-clips-video/music--science-ks2-house-of-sound/zncr7nb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 . The clips that would be useful are called:</w:t>
            </w:r>
          </w:p>
          <w:p w14:paraId="405BFB5D" w14:textId="77777777" w:rsidR="00047FD1" w:rsidRDefault="00047FD1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How drums make sound</w:t>
            </w:r>
          </w:p>
          <w:p w14:paraId="23C6F6FA" w14:textId="77777777" w:rsidR="00047FD1" w:rsidRDefault="00047FD1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How wood instruments make sound</w:t>
            </w:r>
          </w:p>
          <w:p w14:paraId="22FDA6A5" w14:textId="77777777" w:rsidR="00047FD1" w:rsidRDefault="00047FD1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How string instruments make sound</w:t>
            </w:r>
          </w:p>
          <w:p w14:paraId="77EEC8E7" w14:textId="77777777" w:rsidR="00047FD1" w:rsidRDefault="00047FD1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How brass instruments make sound</w:t>
            </w:r>
          </w:p>
          <w:p w14:paraId="1E9E3244" w14:textId="77777777" w:rsidR="00047FD1" w:rsidRDefault="004F74A2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*</w:t>
            </w:r>
            <w:r w:rsidR="00047FD1">
              <w:rPr>
                <w:rFonts w:ascii="Comic Sans MS" w:hAnsi="Comic Sans MS"/>
                <w:sz w:val="24"/>
                <w:szCs w:val="24"/>
              </w:rPr>
              <w:t>This QR code will take you straight to the website</w:t>
            </w:r>
          </w:p>
          <w:p w14:paraId="35FB275B" w14:textId="77777777" w:rsidR="004F74A2" w:rsidRDefault="004F74A2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F21A0ED" w14:textId="77777777" w:rsidR="004F74A2" w:rsidRDefault="004F74A2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827A041" w14:textId="77777777" w:rsidR="004F74A2" w:rsidRDefault="004F74A2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33BB6B4" w14:textId="77777777" w:rsidR="004F74A2" w:rsidRDefault="004F74A2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4DCF01C" w14:textId="77777777" w:rsidR="004F74A2" w:rsidRPr="00830A95" w:rsidRDefault="004F74A2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6704" behindDoc="1" locked="0" layoutInCell="1" allowOverlap="1" wp14:anchorId="3F0D2FCA" wp14:editId="77EF1EF6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-613410</wp:posOffset>
                  </wp:positionV>
                  <wp:extent cx="771525" cy="752475"/>
                  <wp:effectExtent l="19050" t="0" r="9525" b="0"/>
                  <wp:wrapTight wrapText="bothSides">
                    <wp:wrapPolygon edited="0">
                      <wp:start x="-533" y="0"/>
                      <wp:lineTo x="-533" y="21327"/>
                      <wp:lineTo x="21867" y="21327"/>
                      <wp:lineTo x="21867" y="0"/>
                      <wp:lineTo x="-533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C481A" w:rsidRPr="002A17D3" w14:paraId="773D1E12" w14:textId="77777777" w:rsidTr="00EC481A">
        <w:trPr>
          <w:trHeight w:val="300"/>
        </w:trPr>
        <w:tc>
          <w:tcPr>
            <w:tcW w:w="2526" w:type="dxa"/>
          </w:tcPr>
          <w:p w14:paraId="014B4ED8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525" w:type="dxa"/>
          </w:tcPr>
          <w:p w14:paraId="411C56DC" w14:textId="77777777" w:rsidR="00EC481A" w:rsidRPr="002A17D3" w:rsidRDefault="00047FD1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Choose one of the instruments from the clips and draw a diagram of it explaining how it makes sound. Keep hold of this as part of the project. </w:t>
            </w:r>
          </w:p>
        </w:tc>
      </w:tr>
    </w:tbl>
    <w:p w14:paraId="7EB79045" w14:textId="77777777" w:rsidR="00EC481A" w:rsidRDefault="00EC481A" w:rsidP="00EC481A"/>
    <w:p w14:paraId="6326B175" w14:textId="77777777" w:rsidR="009706FA" w:rsidRDefault="009706FA"/>
    <w:p w14:paraId="5E72C239" w14:textId="77777777" w:rsidR="00047FD1" w:rsidRDefault="00047FD1"/>
    <w:p w14:paraId="7391F40C" w14:textId="77777777" w:rsidR="00047FD1" w:rsidRDefault="00047FD1"/>
    <w:sectPr w:rsidR="00047FD1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81A"/>
    <w:rsid w:val="00047FD1"/>
    <w:rsid w:val="000E4264"/>
    <w:rsid w:val="0011097D"/>
    <w:rsid w:val="00333468"/>
    <w:rsid w:val="0038107F"/>
    <w:rsid w:val="004F74A2"/>
    <w:rsid w:val="00721934"/>
    <w:rsid w:val="0076721D"/>
    <w:rsid w:val="008E4203"/>
    <w:rsid w:val="00942C93"/>
    <w:rsid w:val="009706FA"/>
    <w:rsid w:val="00973E6E"/>
    <w:rsid w:val="00991D2A"/>
    <w:rsid w:val="00AF48A1"/>
    <w:rsid w:val="00B65362"/>
    <w:rsid w:val="00D11C5D"/>
    <w:rsid w:val="00D918F4"/>
    <w:rsid w:val="00EC3ECB"/>
    <w:rsid w:val="00EC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62F7D"/>
  <w15:docId w15:val="{B7BBF77B-EF9F-4703-A084-F1545A283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7F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FD1"/>
    <w:rPr>
      <w:rFonts w:ascii="Tahoma" w:eastAsia="Times New Roman" w:hAnsi="Tahoma" w:cs="Tahoma"/>
      <w:sz w:val="16"/>
      <w:szCs w:val="1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11C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2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3.png"/><Relationship Id="rId5" Type="http://schemas.openxmlformats.org/officeDocument/2006/relationships/image" Target="media/image1.wmf"/><Relationship Id="rId10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f3ViKy9d4N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B3F0E842</Template>
  <TotalTime>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CBranson</cp:lastModifiedBy>
  <cp:revision>2</cp:revision>
  <dcterms:created xsi:type="dcterms:W3CDTF">2020-04-22T12:52:00Z</dcterms:created>
  <dcterms:modified xsi:type="dcterms:W3CDTF">2020-04-22T12:52:00Z</dcterms:modified>
</cp:coreProperties>
</file>